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CD2" w:rsidRPr="008978B2" w:rsidRDefault="00196CD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196CD2" w:rsidRPr="008978B2" w:rsidRDefault="00196CD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</w:t>
      </w:r>
      <w:r>
        <w:rPr>
          <w:rFonts w:ascii="Comic Sans MS" w:hAnsi="Comic Sans MS"/>
          <w:b/>
          <w:sz w:val="20"/>
          <w:szCs w:val="20"/>
        </w:rPr>
        <w:t>17.02.2017</w:t>
      </w:r>
    </w:p>
    <w:p w:rsidR="00196CD2" w:rsidRPr="008978B2" w:rsidRDefault="00196CD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</w:p>
    <w:p w:rsidR="00196CD2" w:rsidRPr="008978B2" w:rsidRDefault="00196CD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196CD2" w:rsidRDefault="00196CD2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196CD2" w:rsidRPr="008978B2" w:rsidRDefault="00196CD2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196CD2" w:rsidRPr="008978B2" w:rsidRDefault="00196CD2" w:rsidP="00DB32D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196CD2" w:rsidRPr="00CA0A32" w:rsidRDefault="00196CD2" w:rsidP="00DB32D9">
      <w:pPr>
        <w:pStyle w:val="NoSpacing"/>
        <w:rPr>
          <w:rFonts w:ascii="Times New Roman" w:hAnsi="Times New Roman"/>
          <w:b/>
          <w:sz w:val="20"/>
          <w:szCs w:val="20"/>
          <w:u w:val="single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96CD2" w:rsidRPr="00FC78D4" w:rsidRDefault="00196CD2" w:rsidP="00DB32D9">
      <w:pPr>
        <w:spacing w:after="0" w:line="200" w:lineRule="exact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C928B3">
        <w:rPr>
          <w:rFonts w:ascii="Comic Sans MS" w:hAnsi="Comic Sans MS"/>
          <w:sz w:val="20"/>
          <w:szCs w:val="20"/>
        </w:rPr>
        <w:t xml:space="preserve">Öğretmen çocukları “Günaydın!” diyerek güler güzle karşılar ve hangi öğrenme merkezinde oynamak istediklerini sorar. Çocuklar istedikleri öğrenme merkezlerini ve oynamak istedikleri materyalleri söylerler. </w:t>
      </w:r>
      <w:r>
        <w:rPr>
          <w:rFonts w:ascii="Comic Sans MS" w:hAnsi="Comic Sans MS"/>
          <w:sz w:val="20"/>
          <w:szCs w:val="20"/>
        </w:rPr>
        <w:t xml:space="preserve"> </w:t>
      </w:r>
      <w:r w:rsidRPr="00C928B3">
        <w:rPr>
          <w:rFonts w:ascii="Comic Sans MS" w:hAnsi="Comic Sans MS"/>
          <w:color w:val="000000"/>
          <w:sz w:val="20"/>
          <w:szCs w:val="20"/>
        </w:rPr>
        <w:t>Öğretmen çocukların ilgisini çekmek için bir gün öncesi</w:t>
      </w:r>
      <w:r>
        <w:rPr>
          <w:rFonts w:ascii="Comic Sans MS" w:hAnsi="Comic Sans MS"/>
          <w:color w:val="000000"/>
          <w:sz w:val="20"/>
          <w:szCs w:val="20"/>
        </w:rPr>
        <w:t>nden hazırlamış olduğu panoya “</w:t>
      </w:r>
      <w:smartTag w:uri="urn:schemas-microsoft-com:office:smarttags" w:element="metricconverter">
        <w:smartTagPr>
          <w:attr w:name="ProductID" w:val="0”"/>
        </w:smartTagPr>
        <w:r w:rsidRPr="00C928B3">
          <w:rPr>
            <w:rFonts w:ascii="Comic Sans MS" w:hAnsi="Comic Sans MS"/>
            <w:color w:val="000000"/>
            <w:sz w:val="20"/>
            <w:szCs w:val="20"/>
          </w:rPr>
          <w:t>0”</w:t>
        </w:r>
      </w:smartTag>
      <w:r w:rsidRPr="00C928B3">
        <w:rPr>
          <w:rFonts w:ascii="Comic Sans MS" w:hAnsi="Comic Sans MS"/>
          <w:color w:val="000000"/>
          <w:sz w:val="20"/>
          <w:szCs w:val="20"/>
        </w:rPr>
        <w:t xml:space="preserve"> rakamını asar. Çocukların incelemesine rehberlik eder</w:t>
      </w:r>
      <w:r w:rsidRPr="00FC78D4">
        <w:rPr>
          <w:rFonts w:ascii="Times New Roman" w:hAnsi="Times New Roman"/>
          <w:color w:val="000000"/>
          <w:sz w:val="20"/>
          <w:szCs w:val="20"/>
        </w:rPr>
        <w:t xml:space="preserve">. </w:t>
      </w:r>
    </w:p>
    <w:p w:rsidR="00196CD2" w:rsidRPr="008978B2" w:rsidRDefault="00196CD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96CD2" w:rsidRPr="008978B2" w:rsidRDefault="00196CD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196CD2" w:rsidRPr="008978B2" w:rsidRDefault="00196CD2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196CD2" w:rsidRPr="008978B2" w:rsidRDefault="00196CD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196CD2" w:rsidRPr="008978B2" w:rsidRDefault="00196CD2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196CD2" w:rsidRDefault="00196CD2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96CD2" w:rsidRPr="00C04DB4" w:rsidRDefault="00196CD2" w:rsidP="008978B2">
      <w:pPr>
        <w:pStyle w:val="NoSpacing"/>
        <w:rPr>
          <w:rFonts w:ascii="Comic Sans MS" w:hAnsi="Comic Sans MS"/>
          <w:sz w:val="20"/>
          <w:szCs w:val="20"/>
        </w:rPr>
      </w:pPr>
      <w:r w:rsidRPr="00C04DB4">
        <w:rPr>
          <w:rFonts w:ascii="Comic Sans MS" w:hAnsi="Comic Sans MS"/>
          <w:sz w:val="20"/>
          <w:szCs w:val="20"/>
        </w:rPr>
        <w:t>‘’ÇİFTCİ MEYVE TOPLUYOR’’ isimli Türkçe dil-sanat-matematik etkinliği</w:t>
      </w:r>
    </w:p>
    <w:p w:rsidR="00196CD2" w:rsidRPr="008978B2" w:rsidRDefault="00196CD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96CD2" w:rsidRPr="008978B2" w:rsidRDefault="00196CD2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96CD2" w:rsidRPr="008978B2" w:rsidRDefault="00196CD2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96CD2" w:rsidRPr="008978B2" w:rsidRDefault="00196CD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196CD2" w:rsidRPr="008978B2" w:rsidRDefault="00196CD2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196CD2" w:rsidRPr="008978B2" w:rsidRDefault="00196CD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196CD2" w:rsidRPr="008978B2" w:rsidRDefault="00196CD2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196CD2" w:rsidRPr="008978B2" w:rsidRDefault="00196CD2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196CD2" w:rsidRDefault="00196CD2" w:rsidP="00DB32D9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196CD2" w:rsidRDefault="00196CD2" w:rsidP="00DB32D9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196CD2" w:rsidRDefault="00196CD2" w:rsidP="00DB32D9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196CD2" w:rsidRPr="00DB32D9" w:rsidRDefault="00196CD2" w:rsidP="00DB32D9"/>
    <w:p w:rsidR="00196CD2" w:rsidRDefault="00196CD2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196CD2" w:rsidRPr="00DB32D9" w:rsidRDefault="00196CD2" w:rsidP="00DB32D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DB32D9">
        <w:rPr>
          <w:rFonts w:ascii="Comic Sans MS" w:hAnsi="Comic Sans MS"/>
          <w:b/>
          <w:sz w:val="20"/>
          <w:szCs w:val="20"/>
        </w:rPr>
        <w:t>ETKİNLİK PLANI</w:t>
      </w:r>
    </w:p>
    <w:p w:rsidR="00196CD2" w:rsidRPr="00DB32D9" w:rsidRDefault="00196CD2" w:rsidP="00DB32D9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ÇİFTCİ MEYVE TOPLUYOR</w:t>
      </w:r>
    </w:p>
    <w:p w:rsidR="00196CD2" w:rsidRPr="00DB32D9" w:rsidRDefault="00196CD2" w:rsidP="00DB32D9">
      <w:pPr>
        <w:pStyle w:val="NoSpacing"/>
        <w:rPr>
          <w:rFonts w:ascii="Comic Sans MS" w:hAnsi="Comic Sans MS"/>
          <w:bCs/>
          <w:sz w:val="20"/>
          <w:szCs w:val="20"/>
        </w:rPr>
      </w:pPr>
      <w:r w:rsidRPr="00DB32D9">
        <w:rPr>
          <w:rFonts w:ascii="Comic Sans MS" w:hAnsi="Comic Sans MS"/>
          <w:bCs/>
          <w:sz w:val="20"/>
          <w:szCs w:val="20"/>
        </w:rPr>
        <w:t>Etkinlik Türü      : Türkçe</w:t>
      </w:r>
      <w:r>
        <w:rPr>
          <w:rFonts w:ascii="Comic Sans MS" w:hAnsi="Comic Sans MS"/>
          <w:bCs/>
          <w:sz w:val="20"/>
          <w:szCs w:val="20"/>
        </w:rPr>
        <w:t xml:space="preserve"> d</w:t>
      </w:r>
      <w:r w:rsidRPr="00DB32D9">
        <w:rPr>
          <w:rFonts w:ascii="Comic Sans MS" w:hAnsi="Comic Sans MS"/>
          <w:bCs/>
          <w:sz w:val="20"/>
          <w:szCs w:val="20"/>
        </w:rPr>
        <w:t>i</w:t>
      </w:r>
      <w:r>
        <w:rPr>
          <w:rFonts w:ascii="Comic Sans MS" w:hAnsi="Comic Sans MS"/>
          <w:bCs/>
          <w:sz w:val="20"/>
          <w:szCs w:val="20"/>
        </w:rPr>
        <w:t>l</w:t>
      </w:r>
      <w:r w:rsidRPr="00DB32D9">
        <w:rPr>
          <w:rFonts w:ascii="Comic Sans MS" w:hAnsi="Comic Sans MS"/>
          <w:bCs/>
          <w:sz w:val="20"/>
          <w:szCs w:val="20"/>
        </w:rPr>
        <w:t>-Sanat</w:t>
      </w:r>
      <w:r>
        <w:rPr>
          <w:rFonts w:ascii="Comic Sans MS" w:hAnsi="Comic Sans MS"/>
          <w:bCs/>
          <w:sz w:val="20"/>
          <w:szCs w:val="20"/>
        </w:rPr>
        <w:t>-matematik</w:t>
      </w:r>
      <w:bookmarkStart w:id="0" w:name="_GoBack"/>
      <w:bookmarkEnd w:id="0"/>
      <w:r w:rsidRPr="00DB32D9">
        <w:rPr>
          <w:rFonts w:ascii="Comic Sans MS" w:hAnsi="Comic Sans MS"/>
          <w:bCs/>
          <w:sz w:val="20"/>
          <w:szCs w:val="20"/>
        </w:rPr>
        <w:t xml:space="preserve"> etkinliği     </w:t>
      </w:r>
      <w:r>
        <w:rPr>
          <w:rFonts w:ascii="Comic Sans MS" w:hAnsi="Comic Sans MS"/>
          <w:bCs/>
          <w:sz w:val="20"/>
          <w:szCs w:val="20"/>
        </w:rPr>
        <w:t>(bütünleştirilmiş, büyük grup)</w:t>
      </w:r>
      <w:r w:rsidRPr="00DB32D9">
        <w:rPr>
          <w:rFonts w:ascii="Comic Sans MS" w:hAnsi="Comic Sans MS"/>
          <w:bCs/>
          <w:sz w:val="20"/>
          <w:szCs w:val="20"/>
        </w:rPr>
        <w:t xml:space="preserve">   </w:t>
      </w:r>
    </w:p>
    <w:p w:rsidR="00196CD2" w:rsidRPr="00DB32D9" w:rsidRDefault="00196CD2" w:rsidP="00DB32D9">
      <w:pPr>
        <w:pStyle w:val="NoSpacing"/>
        <w:rPr>
          <w:rFonts w:ascii="Comic Sans MS" w:hAnsi="Comic Sans MS"/>
          <w:bCs/>
          <w:sz w:val="20"/>
          <w:szCs w:val="20"/>
        </w:rPr>
      </w:pPr>
      <w:r w:rsidRPr="00DB32D9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196CD2" w:rsidRPr="00BB3A48" w:rsidRDefault="00196CD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7.65pt;margin-top:4.15pt;width:382pt;height:334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196CD2" w:rsidRPr="00440996" w:rsidRDefault="00196CD2" w:rsidP="00DB32D9">
                  <w:pPr>
                    <w:pStyle w:val="hatice"/>
                    <w:numPr>
                      <w:ilvl w:val="0"/>
                      <w:numId w:val="0"/>
                    </w:numPr>
                    <w:tabs>
                      <w:tab w:val="clear" w:pos="454"/>
                    </w:tabs>
                    <w:spacing w:before="0" w:line="240" w:lineRule="atLeast"/>
                    <w:ind w:left="284"/>
                    <w:jc w:val="left"/>
                    <w:rPr>
                      <w:rFonts w:ascii="Comic Sans MS" w:hAnsi="Comic Sans MS" w:cs="Arial"/>
                      <w:b/>
                      <w:shd w:val="clear" w:color="auto" w:fill="FFFFFF"/>
                    </w:rPr>
                  </w:pPr>
                  <w:r w:rsidRPr="00F33A63">
                    <w:rPr>
                      <w:rFonts w:ascii="Comic Sans MS" w:hAnsi="Comic Sans MS"/>
                      <w:b/>
                    </w:rPr>
                    <w:t xml:space="preserve">    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3C0BCB">
                    <w:rPr>
                      <w:rFonts w:ascii="Comic Sans MS" w:hAnsi="Comic Sans MS" w:cs="Arial"/>
                      <w:shd w:val="clear" w:color="auto" w:fill="FFFFFF"/>
                    </w:rPr>
                    <w:t xml:space="preserve">                             </w:t>
                  </w:r>
                  <w:r w:rsidRPr="00440996">
                    <w:rPr>
                      <w:rFonts w:ascii="Comic Sans MS" w:hAnsi="Comic Sans MS" w:cs="Arial"/>
                      <w:b/>
                      <w:shd w:val="clear" w:color="auto" w:fill="FFFFFF"/>
                    </w:rPr>
                    <w:t>ÖĞRENME SÜRECİ</w:t>
                  </w:r>
                </w:p>
                <w:p w:rsidR="00196CD2" w:rsidRDefault="00196CD2" w:rsidP="00DB32D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</w:pPr>
                  <w:r w:rsidRPr="00DB32D9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Öğretmen çocuklara elinde sepetle meyve ağacının yanında meyve toplamak için hazırlanan çiftçi resmi gösterir. Gösterilen resimdeki olaydan önce ne olmuş olabileceği, sonra ne olabileceği ile ilgili tahminde bulunmaları istenir. </w:t>
                  </w:r>
                  <w:r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ğretmen çeşitli sorular sorarak çocukların görüşlerini alır.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br/>
                    <w:t>Çiftci  daha önce başka meyve toplamış mıdır?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br/>
                    <w:t>Şimdi hangi meyve ağacının yanında duruyor?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br/>
                    <w:t>Meyveyi topladıktan sonra ne yapacak? vb. Çocukların görüşlerini serbestçe ifade etmelerine fırsat verilir.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br/>
                  </w:r>
                  <w:r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>oyun alanına geçilir ve meyve toplama taklitleri yapılır</w:t>
                  </w:r>
                </w:p>
                <w:p w:rsidR="00196CD2" w:rsidRPr="00DB32D9" w:rsidRDefault="00196CD2" w:rsidP="00DB32D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</w:pPr>
                </w:p>
                <w:p w:rsidR="00196CD2" w:rsidRPr="00DB32D9" w:rsidRDefault="00196CD2" w:rsidP="00DB32D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</w:pPr>
                  <w:r w:rsidRPr="00DB32D9">
                    <w:rPr>
                      <w:rFonts w:ascii="Comic Sans MS" w:hAnsi="Comic Sans MS"/>
                      <w:sz w:val="20"/>
                      <w:szCs w:val="20"/>
                      <w:shd w:val="clear" w:color="auto" w:fill="FFFFFF"/>
                    </w:rPr>
                    <w:t xml:space="preserve">Çocuklara bir meyvenin oluşumu ile ilgili sıralama kartları dağıtılır ve incelemeleri istenir. 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t>Her çocuk resimleri keserek resim kağıdına sırası ile yapıştırır. Resimler boyanır ve altlarına oluş sırasına göre rakamlar yazılır.</w:t>
                  </w:r>
                </w:p>
                <w:p w:rsidR="00196CD2" w:rsidRPr="00DB32D9" w:rsidRDefault="00196CD2" w:rsidP="00DB32D9">
                  <w:pPr>
                    <w:pStyle w:val="NoSpacing"/>
                    <w:rPr>
                      <w:rFonts w:ascii="Comic Sans MS" w:hAnsi="Comic Sans MS"/>
                      <w:b/>
                      <w:bCs/>
                      <w:color w:val="333333"/>
                      <w:sz w:val="20"/>
                      <w:szCs w:val="20"/>
                    </w:rPr>
                  </w:pPr>
                </w:p>
                <w:p w:rsidR="00196CD2" w:rsidRPr="00DB32D9" w:rsidRDefault="00196CD2" w:rsidP="00DB32D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B32D9">
                    <w:rPr>
                      <w:rFonts w:ascii="Comic Sans MS" w:hAnsi="Comic Sans MS"/>
                      <w:bCs/>
                      <w:color w:val="333333"/>
                      <w:sz w:val="20"/>
                      <w:szCs w:val="20"/>
                    </w:rPr>
                    <w:t>ZEYTİN şiiri okunur</w:t>
                  </w:r>
                </w:p>
                <w:p w:rsidR="00196CD2" w:rsidRPr="00DB32D9" w:rsidRDefault="00196CD2" w:rsidP="00DB32D9">
                  <w:pPr>
                    <w:pStyle w:val="NoSpacing"/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</w:pPr>
                  <w:r w:rsidRPr="00DB32D9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t>Ege’de zeytin yetişir</w:t>
                  </w:r>
                </w:p>
                <w:p w:rsidR="00196CD2" w:rsidRPr="00DB32D9" w:rsidRDefault="00196CD2" w:rsidP="00DB32D9">
                  <w:pPr>
                    <w:pStyle w:val="NoSpacing"/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</w:pPr>
                  <w:r w:rsidRPr="00DB32D9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t>Lezzetiyle bilinir</w:t>
                  </w:r>
                </w:p>
                <w:p w:rsidR="00196CD2" w:rsidRPr="00DB32D9" w:rsidRDefault="00196CD2" w:rsidP="00DB32D9">
                  <w:pPr>
                    <w:pStyle w:val="NoSpacing"/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</w:pPr>
                  <w:r w:rsidRPr="00DB32D9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t>Var mı öyle sağlıklı</w:t>
                  </w:r>
                </w:p>
                <w:p w:rsidR="00196CD2" w:rsidRPr="00DB32D9" w:rsidRDefault="00196CD2" w:rsidP="00DB32D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B32D9"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  <w:t>En güzeli zeytin yağı</w:t>
                  </w:r>
                </w:p>
                <w:p w:rsidR="00196CD2" w:rsidRPr="00DB32D9" w:rsidRDefault="00196CD2" w:rsidP="00DB32D9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t>“</w:t>
                  </w:r>
                  <w:smartTag w:uri="urn:schemas-microsoft-com:office:smarttags" w:element="metricconverter">
                    <w:smartTagPr>
                      <w:attr w:name="ProductID" w:val="0”"/>
                    </w:smartTagPr>
                    <w:r w:rsidRPr="00DB32D9">
                      <w:rPr>
                        <w:rFonts w:ascii="Comic Sans MS" w:hAnsi="Comic Sans MS"/>
                        <w:sz w:val="20"/>
                        <w:szCs w:val="20"/>
                      </w:rPr>
                      <w:t>0”</w:t>
                    </w:r>
                  </w:smartTag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t xml:space="preserve"> RAKAMI  tanıtılır</w:t>
                  </w:r>
                </w:p>
                <w:p w:rsidR="00196CD2" w:rsidRPr="00DB32D9" w:rsidRDefault="00196CD2" w:rsidP="00DB32D9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t>Çocukların rakamı doğru yönde yazmalarına ve kalemi doğru bir şekilde tutmalarına rehberlik edilerek çalışma sayfaları yapılır.</w:t>
                  </w:r>
                </w:p>
                <w:p w:rsidR="00196CD2" w:rsidRPr="00DB32D9" w:rsidRDefault="00196CD2" w:rsidP="00DB32D9">
                  <w:pPr>
                    <w:pStyle w:val="NoSpacing"/>
                    <w:jc w:val="both"/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</w:pPr>
                </w:p>
                <w:p w:rsidR="00196CD2" w:rsidRPr="00DB32D9" w:rsidRDefault="00196CD2" w:rsidP="00DB32D9">
                  <w:pPr>
                    <w:pStyle w:val="NoSpacing"/>
                    <w:rPr>
                      <w:rFonts w:ascii="Comic Sans MS" w:hAnsi="Comic Sans MS"/>
                      <w:color w:val="333333"/>
                      <w:sz w:val="20"/>
                      <w:szCs w:val="20"/>
                    </w:rPr>
                  </w:pPr>
                </w:p>
                <w:p w:rsidR="00196CD2" w:rsidRPr="003C0BCB" w:rsidRDefault="00196CD2" w:rsidP="003C0BCB"/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2.6pt;margin-top:4.15pt;width:331.5pt;height:252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196CD2" w:rsidRPr="0023046D" w:rsidRDefault="00196CD2" w:rsidP="00283D2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23046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 VE GÖSTERGELER</w:t>
                  </w:r>
                </w:p>
                <w:p w:rsidR="00196CD2" w:rsidRPr="00283D22" w:rsidRDefault="00196CD2" w:rsidP="00283D22"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br/>
                    <w:t>Kazanım 3. Algıladıklarını hatırlar.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br/>
                    <w:t>Göstergeleri: Nesne /durum/olayı bir süre sonra yeniden söyler.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br/>
                    <w:t>Kazanım 4. Nesneleri sayar.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br/>
                    <w:t>Göstergeleri: İleriye/geriye doğru birer birer ritmik sayar. Sıra bildiren sayıyı söyler.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br/>
                    <w:t>Kazanım 18. Zamanla ilgili kavramları açıklar.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br/>
                    <w:t>Göstergeleri: Olayları oluş zamanına göre sıralar. Zamanla ilgili kavramları anlamına uygun şekilde açıklar.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 GELİŞİM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br/>
                    <w:t>Kazanım 4: Küçük kas kullanımı gerektiren hareketleri yapar.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br/>
                    <w:t>Göstergeleri: </w:t>
                  </w:r>
                  <w:r w:rsidRPr="00DB32D9">
                    <w:rPr>
                      <w:rFonts w:ascii="Comic Sans MS" w:hAnsi="Comic Sans MS"/>
                      <w:sz w:val="20"/>
                      <w:szCs w:val="20"/>
                    </w:rPr>
                    <w:br/>
                    <w:t>Malzemeleri yapıştırır. Değişik malzemeler kullanarak resim yapar</w:t>
                  </w:r>
                  <w:r w:rsidRPr="00283D22">
                    <w:t>.</w:t>
                  </w:r>
                </w:p>
              </w:txbxContent>
            </v:textbox>
          </v:shape>
        </w:pict>
      </w:r>
    </w:p>
    <w:p w:rsidR="00196CD2" w:rsidRPr="00BB3A48" w:rsidRDefault="00196CD2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196CD2" w:rsidRPr="00BB3A48" w:rsidRDefault="00196CD2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7" o:spid="_x0000_s1028" type="#_x0000_t202" style="position:absolute;margin-left:1.15pt;margin-top:313.3pt;width:331.5pt;height:56.25pt;z-index:251658752;visibility:visible">
            <v:textbox>
              <w:txbxContent>
                <w:p w:rsidR="00196CD2" w:rsidRDefault="00196CD2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Ai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LE KATILIMI</w:t>
                  </w:r>
                </w:p>
                <w:p w:rsidR="00196CD2" w:rsidRPr="004720F9" w:rsidRDefault="00196CD2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9" o:spid="_x0000_s1029" type="#_x0000_t202" style="position:absolute;margin-left:352.9pt;margin-top:323.8pt;width:376.75pt;height:45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196CD2" w:rsidRPr="007706DB" w:rsidRDefault="00196CD2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F621D5">
                    <w:rPr>
                      <w:rFonts w:ascii="Comic Sans MS" w:hAnsi="Comic Sans MS"/>
                      <w:sz w:val="20"/>
                      <w:szCs w:val="20"/>
                    </w:rPr>
                    <w:t>Sınıfta desteklenmesi gereken yetersizliğe sahip bir çocuk varsa bu bölüme gerekli etkinlik uyarlaması yapılmalıdır.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2.6pt;margin-top:239.8pt;width:331.5pt;height:6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196CD2" w:rsidRPr="00F461FE" w:rsidRDefault="00196CD2" w:rsidP="00F461F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: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Boya kalemleri-Resim kağıdı</w:t>
                  </w:r>
                </w:p>
                <w:p w:rsidR="00196CD2" w:rsidRPr="00F461FE" w:rsidRDefault="00196CD2" w:rsidP="00447DD7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SÖZCÜKLER:</w:t>
                  </w:r>
                </w:p>
                <w:p w:rsidR="00196CD2" w:rsidRPr="00F461FE" w:rsidRDefault="00196CD2" w:rsidP="00F461F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sıralama-sıfır</w:t>
                  </w:r>
                </w:p>
                <w:p w:rsidR="00196CD2" w:rsidRPr="00436F22" w:rsidRDefault="00196CD2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196CD2" w:rsidRDefault="00196CD2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196CD2" w:rsidRDefault="00196CD2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0996">
        <w:rPr>
          <w:rFonts w:ascii="Comic Sans MS" w:hAnsi="Comic Sans MS"/>
          <w:sz w:val="20"/>
          <w:szCs w:val="20"/>
        </w:rPr>
        <w:t>Önce kelimesi ile bir cümle kurar mısın?</w:t>
      </w:r>
      <w:r w:rsidRPr="00440996">
        <w:rPr>
          <w:rFonts w:ascii="Comic Sans MS" w:hAnsi="Comic Sans MS"/>
          <w:sz w:val="20"/>
          <w:szCs w:val="20"/>
        </w:rPr>
        <w:br/>
        <w:t>Sonra kelimesi ile cümle kurar mısın?</w:t>
      </w:r>
      <w:r w:rsidRPr="00440996">
        <w:rPr>
          <w:rFonts w:ascii="Comic Sans MS" w:hAnsi="Comic Sans MS"/>
          <w:sz w:val="20"/>
          <w:szCs w:val="20"/>
        </w:rPr>
        <w:br/>
        <w:t>Şimdi kelimesi ile cümle kurar mısın?</w:t>
      </w:r>
    </w:p>
    <w:p w:rsidR="00196CD2" w:rsidRDefault="00196CD2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Çiftci önce ne yapmış?</w:t>
      </w:r>
    </w:p>
    <w:p w:rsidR="00196CD2" w:rsidRDefault="00196CD2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Çiftci en ne yaptı?</w:t>
      </w:r>
    </w:p>
    <w:p w:rsidR="00196CD2" w:rsidRDefault="00196CD2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Sıfır ne demektir?</w:t>
      </w:r>
    </w:p>
    <w:p w:rsidR="00196CD2" w:rsidRPr="00440996" w:rsidRDefault="00196CD2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Sıfırın sayılara olan etkisi nedir?</w:t>
      </w:r>
    </w:p>
    <w:p w:rsidR="00196CD2" w:rsidRPr="00890E89" w:rsidRDefault="00196CD2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  <w:r>
        <w:rPr>
          <w:rFonts w:ascii="Comic Sans MS" w:hAnsi="Comic Sans MS"/>
          <w:sz w:val="20"/>
          <w:szCs w:val="20"/>
        </w:rPr>
        <w:t>Eğitim seti 5.sayı/21-22-23-24. sayfa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196CD2" w:rsidRDefault="00196CD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196CD2" w:rsidRDefault="00196CD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196CD2" w:rsidRDefault="00196CD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196CD2" w:rsidRDefault="00196CD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196CD2" w:rsidRDefault="00196CD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196CD2" w:rsidRDefault="00196CD2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196CD2" w:rsidRDefault="00196CD2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196CD2" w:rsidSect="00C928B3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6CD2" w:rsidRDefault="00196CD2" w:rsidP="00806A98">
      <w:pPr>
        <w:spacing w:after="0" w:line="240" w:lineRule="auto"/>
      </w:pPr>
      <w:r>
        <w:separator/>
      </w:r>
    </w:p>
  </w:endnote>
  <w:endnote w:type="continuationSeparator" w:id="0">
    <w:p w:rsidR="00196CD2" w:rsidRDefault="00196CD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CD2" w:rsidRDefault="00196CD2">
    <w:pPr>
      <w:pStyle w:val="Footer"/>
    </w:pPr>
  </w:p>
  <w:p w:rsidR="00196CD2" w:rsidRDefault="00196CD2">
    <w:pPr>
      <w:pStyle w:val="Footer"/>
    </w:pPr>
  </w:p>
  <w:p w:rsidR="00196CD2" w:rsidRDefault="00196C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6CD2" w:rsidRDefault="00196CD2" w:rsidP="00806A98">
      <w:pPr>
        <w:spacing w:after="0" w:line="240" w:lineRule="auto"/>
      </w:pPr>
      <w:r>
        <w:separator/>
      </w:r>
    </w:p>
  </w:footnote>
  <w:footnote w:type="continuationSeparator" w:id="0">
    <w:p w:rsidR="00196CD2" w:rsidRDefault="00196CD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C2F84D2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E94AB9"/>
    <w:multiLevelType w:val="hybridMultilevel"/>
    <w:tmpl w:val="D1B2333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D63283"/>
    <w:multiLevelType w:val="hybridMultilevel"/>
    <w:tmpl w:val="237CAA98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B315FFA"/>
    <w:multiLevelType w:val="hybridMultilevel"/>
    <w:tmpl w:val="BB1E15F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123D46"/>
    <w:multiLevelType w:val="hybridMultilevel"/>
    <w:tmpl w:val="F3EE9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400F2B"/>
    <w:multiLevelType w:val="hybridMultilevel"/>
    <w:tmpl w:val="09ECEA84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9"/>
  </w:num>
  <w:num w:numId="4">
    <w:abstractNumId w:val="7"/>
  </w:num>
  <w:num w:numId="5">
    <w:abstractNumId w:val="16"/>
  </w:num>
  <w:num w:numId="6">
    <w:abstractNumId w:val="1"/>
  </w:num>
  <w:num w:numId="7">
    <w:abstractNumId w:val="15"/>
  </w:num>
  <w:num w:numId="8">
    <w:abstractNumId w:val="12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14"/>
  </w:num>
  <w:num w:numId="14">
    <w:abstractNumId w:val="17"/>
  </w:num>
  <w:num w:numId="15">
    <w:abstractNumId w:val="11"/>
  </w:num>
  <w:num w:numId="16">
    <w:abstractNumId w:val="10"/>
  </w:num>
  <w:num w:numId="17">
    <w:abstractNumId w:val="0"/>
  </w:num>
  <w:num w:numId="18">
    <w:abstractNumId w:val="21"/>
  </w:num>
  <w:num w:numId="19">
    <w:abstractNumId w:val="9"/>
  </w:num>
  <w:num w:numId="20">
    <w:abstractNumId w:val="8"/>
  </w:num>
  <w:num w:numId="21">
    <w:abstractNumId w:val="18"/>
  </w:num>
  <w:num w:numId="22">
    <w:abstractNumId w:val="2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3FB"/>
    <w:rsid w:val="000306BF"/>
    <w:rsid w:val="000340B7"/>
    <w:rsid w:val="00060B9A"/>
    <w:rsid w:val="000614C2"/>
    <w:rsid w:val="000867DE"/>
    <w:rsid w:val="000F3B1A"/>
    <w:rsid w:val="00113F35"/>
    <w:rsid w:val="00150544"/>
    <w:rsid w:val="0015787C"/>
    <w:rsid w:val="001603FB"/>
    <w:rsid w:val="00165788"/>
    <w:rsid w:val="001768DA"/>
    <w:rsid w:val="0018560E"/>
    <w:rsid w:val="00196CD2"/>
    <w:rsid w:val="001A45E0"/>
    <w:rsid w:val="001D0122"/>
    <w:rsid w:val="001D1B9D"/>
    <w:rsid w:val="001F341C"/>
    <w:rsid w:val="001F4B0C"/>
    <w:rsid w:val="002134AD"/>
    <w:rsid w:val="00216154"/>
    <w:rsid w:val="002177E3"/>
    <w:rsid w:val="002201E3"/>
    <w:rsid w:val="002249DD"/>
    <w:rsid w:val="0023046D"/>
    <w:rsid w:val="00234578"/>
    <w:rsid w:val="00274FE3"/>
    <w:rsid w:val="00283D22"/>
    <w:rsid w:val="00295171"/>
    <w:rsid w:val="002A1BCC"/>
    <w:rsid w:val="002A1C11"/>
    <w:rsid w:val="002B5687"/>
    <w:rsid w:val="002C40DB"/>
    <w:rsid w:val="002D43FC"/>
    <w:rsid w:val="0030759F"/>
    <w:rsid w:val="00382F38"/>
    <w:rsid w:val="00395D82"/>
    <w:rsid w:val="003A2AC5"/>
    <w:rsid w:val="003B0C19"/>
    <w:rsid w:val="003B30BC"/>
    <w:rsid w:val="003C0BCB"/>
    <w:rsid w:val="003C0F4A"/>
    <w:rsid w:val="003C2D3A"/>
    <w:rsid w:val="003E254C"/>
    <w:rsid w:val="003E2B2A"/>
    <w:rsid w:val="00411C7A"/>
    <w:rsid w:val="00430623"/>
    <w:rsid w:val="00436F22"/>
    <w:rsid w:val="00440996"/>
    <w:rsid w:val="00445C4B"/>
    <w:rsid w:val="00446ED2"/>
    <w:rsid w:val="00447DD7"/>
    <w:rsid w:val="00455396"/>
    <w:rsid w:val="00464920"/>
    <w:rsid w:val="004720F9"/>
    <w:rsid w:val="00477654"/>
    <w:rsid w:val="004A1FF3"/>
    <w:rsid w:val="004C2E48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1290"/>
    <w:rsid w:val="005C3EC7"/>
    <w:rsid w:val="005C5442"/>
    <w:rsid w:val="005D118F"/>
    <w:rsid w:val="005D35FA"/>
    <w:rsid w:val="005F31A9"/>
    <w:rsid w:val="006056C9"/>
    <w:rsid w:val="00606432"/>
    <w:rsid w:val="00606435"/>
    <w:rsid w:val="0062279E"/>
    <w:rsid w:val="0064489B"/>
    <w:rsid w:val="00656693"/>
    <w:rsid w:val="0068315E"/>
    <w:rsid w:val="006836CC"/>
    <w:rsid w:val="006B0347"/>
    <w:rsid w:val="006D28C4"/>
    <w:rsid w:val="006D6401"/>
    <w:rsid w:val="006D6FD2"/>
    <w:rsid w:val="006E2F84"/>
    <w:rsid w:val="00725CCE"/>
    <w:rsid w:val="00764F63"/>
    <w:rsid w:val="007706DB"/>
    <w:rsid w:val="00780C93"/>
    <w:rsid w:val="007922A6"/>
    <w:rsid w:val="007E2DF0"/>
    <w:rsid w:val="00801C8B"/>
    <w:rsid w:val="00806A98"/>
    <w:rsid w:val="00823083"/>
    <w:rsid w:val="008322D0"/>
    <w:rsid w:val="008432E8"/>
    <w:rsid w:val="0085733F"/>
    <w:rsid w:val="008637FB"/>
    <w:rsid w:val="00884AAC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9B3944"/>
    <w:rsid w:val="009E7F2D"/>
    <w:rsid w:val="00A0112F"/>
    <w:rsid w:val="00A10CBE"/>
    <w:rsid w:val="00A137A6"/>
    <w:rsid w:val="00A16277"/>
    <w:rsid w:val="00A27054"/>
    <w:rsid w:val="00A446AC"/>
    <w:rsid w:val="00A62724"/>
    <w:rsid w:val="00A70267"/>
    <w:rsid w:val="00A85CB0"/>
    <w:rsid w:val="00A93841"/>
    <w:rsid w:val="00AC4113"/>
    <w:rsid w:val="00AD00DF"/>
    <w:rsid w:val="00AD188D"/>
    <w:rsid w:val="00AE2455"/>
    <w:rsid w:val="00AE611F"/>
    <w:rsid w:val="00B131D1"/>
    <w:rsid w:val="00B4154D"/>
    <w:rsid w:val="00B50A47"/>
    <w:rsid w:val="00B64698"/>
    <w:rsid w:val="00B67CE3"/>
    <w:rsid w:val="00B8535C"/>
    <w:rsid w:val="00BA482B"/>
    <w:rsid w:val="00BA58A1"/>
    <w:rsid w:val="00BB3A48"/>
    <w:rsid w:val="00BC6104"/>
    <w:rsid w:val="00BE067A"/>
    <w:rsid w:val="00C04DB4"/>
    <w:rsid w:val="00C110B3"/>
    <w:rsid w:val="00C3789F"/>
    <w:rsid w:val="00C644FA"/>
    <w:rsid w:val="00C66B23"/>
    <w:rsid w:val="00C7121C"/>
    <w:rsid w:val="00C8113B"/>
    <w:rsid w:val="00C903B4"/>
    <w:rsid w:val="00C928B3"/>
    <w:rsid w:val="00CA0A32"/>
    <w:rsid w:val="00CA20A7"/>
    <w:rsid w:val="00CC7962"/>
    <w:rsid w:val="00CE6E6F"/>
    <w:rsid w:val="00D73AC4"/>
    <w:rsid w:val="00D94A26"/>
    <w:rsid w:val="00DB32D9"/>
    <w:rsid w:val="00DF7DB9"/>
    <w:rsid w:val="00E1402F"/>
    <w:rsid w:val="00E4402B"/>
    <w:rsid w:val="00E47557"/>
    <w:rsid w:val="00E506F0"/>
    <w:rsid w:val="00E614B8"/>
    <w:rsid w:val="00E74460"/>
    <w:rsid w:val="00E823BB"/>
    <w:rsid w:val="00E8439E"/>
    <w:rsid w:val="00E9611D"/>
    <w:rsid w:val="00EB6614"/>
    <w:rsid w:val="00EC6C15"/>
    <w:rsid w:val="00ED34F9"/>
    <w:rsid w:val="00ED6BD1"/>
    <w:rsid w:val="00ED7DEF"/>
    <w:rsid w:val="00EE47F4"/>
    <w:rsid w:val="00EE5532"/>
    <w:rsid w:val="00EF1A06"/>
    <w:rsid w:val="00F063B9"/>
    <w:rsid w:val="00F12C2C"/>
    <w:rsid w:val="00F25426"/>
    <w:rsid w:val="00F300A9"/>
    <w:rsid w:val="00F33A63"/>
    <w:rsid w:val="00F41E99"/>
    <w:rsid w:val="00F461FE"/>
    <w:rsid w:val="00F53DE0"/>
    <w:rsid w:val="00F61B8B"/>
    <w:rsid w:val="00F621D5"/>
    <w:rsid w:val="00F659F1"/>
    <w:rsid w:val="00F875E3"/>
    <w:rsid w:val="00F91FFA"/>
    <w:rsid w:val="00F92AFE"/>
    <w:rsid w:val="00FC374B"/>
    <w:rsid w:val="00FC771F"/>
    <w:rsid w:val="00FC7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  <w:style w:type="character" w:styleId="Strong">
    <w:name w:val="Strong"/>
    <w:basedOn w:val="DefaultParagraphFont"/>
    <w:uiPriority w:val="99"/>
    <w:qFormat/>
    <w:rsid w:val="005D118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57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57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6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3</Pages>
  <Words>198</Words>
  <Characters>1135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5</cp:revision>
  <dcterms:created xsi:type="dcterms:W3CDTF">2016-07-06T20:36:00Z</dcterms:created>
  <dcterms:modified xsi:type="dcterms:W3CDTF">2016-08-28T22:26:00Z</dcterms:modified>
</cp:coreProperties>
</file>